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146E2C0C" w:rsidR="00EF36D5" w:rsidRPr="00966648" w:rsidRDefault="00E1074A" w:rsidP="00E1074A">
            <w:pPr>
              <w:pStyle w:val="JNCCRef"/>
            </w:pPr>
            <w:r>
              <w:t xml:space="preserve">            </w:t>
            </w:r>
            <w:r w:rsidR="00EF36D5" w:rsidRPr="00966648">
              <w:t xml:space="preserve">Our reference: </w:t>
            </w:r>
            <w:r>
              <w:t>C21-</w:t>
            </w:r>
            <w:r w:rsidR="003507F4">
              <w:t>0629-1620</w:t>
            </w:r>
          </w:p>
          <w:p w14:paraId="0ACE7E2A" w14:textId="2ECA8433" w:rsidR="00445887" w:rsidRDefault="00445887" w:rsidP="00445887">
            <w:pPr>
              <w:pStyle w:val="JNCCRef"/>
              <w:ind w:left="1421"/>
            </w:pPr>
          </w:p>
          <w:p w14:paraId="337CF6E2" w14:textId="4456E632" w:rsidR="00EF36D5" w:rsidRPr="00966648" w:rsidRDefault="00E1074A" w:rsidP="00EF36D5">
            <w:pPr>
              <w:pStyle w:val="JNCCRef"/>
            </w:pPr>
            <w:r>
              <w:t xml:space="preserve">                              </w:t>
            </w:r>
            <w:r w:rsidR="003507F4">
              <w:t>13 December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FA09CF5"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-0</w:t>
      </w:r>
      <w:r w:rsidR="003507F4">
        <w:rPr>
          <w:rFonts w:eastAsia="Calibri"/>
          <w:b/>
          <w:bCs/>
          <w:szCs w:val="24"/>
          <w:lang w:eastAsia="en-US"/>
        </w:rPr>
        <w:t>629-1620</w:t>
      </w:r>
    </w:p>
    <w:p w14:paraId="70679C30" w14:textId="6E52E30A" w:rsidR="00E1074A" w:rsidRPr="003E216F"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3507F4">
        <w:rPr>
          <w:b/>
        </w:rPr>
        <w:t>Developing sustainable finance for UK nature-based solutions (</w:t>
      </w:r>
      <w:proofErr w:type="spellStart"/>
      <w:r w:rsidR="003507F4">
        <w:rPr>
          <w:b/>
        </w:rPr>
        <w:t>NbS</w:t>
      </w:r>
      <w:proofErr w:type="spellEnd"/>
      <w:r w:rsidR="003507F4">
        <w:rPr>
          <w:b/>
        </w:rPr>
        <w:t>)</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060ADD1"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4038DD">
        <w:rPr>
          <w:rFonts w:eastAsia="Calibri" w:cs="Arial"/>
          <w:b/>
          <w:szCs w:val="22"/>
          <w:lang w:eastAsia="en-US"/>
        </w:rPr>
        <w:t xml:space="preserve">Friday </w:t>
      </w:r>
      <w:r w:rsidR="003507F4">
        <w:rPr>
          <w:rFonts w:eastAsia="Calibri" w:cs="Arial"/>
          <w:b/>
          <w:szCs w:val="22"/>
          <w:lang w:eastAsia="en-US"/>
        </w:rPr>
        <w:t>14 January 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0FD591AA"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A705C1" w:rsidRPr="00E1074A">
        <w:rPr>
          <w:rFonts w:eastAsia="Calibri"/>
          <w:b/>
          <w:bCs/>
          <w:szCs w:val="24"/>
          <w:lang w:eastAsia="en-US"/>
        </w:rPr>
        <w:t>C2</w:t>
      </w:r>
      <w:r w:rsidR="00A705C1">
        <w:rPr>
          <w:rFonts w:eastAsia="Calibri"/>
          <w:b/>
          <w:bCs/>
          <w:szCs w:val="24"/>
          <w:lang w:eastAsia="en-US"/>
        </w:rPr>
        <w:t>1</w:t>
      </w:r>
      <w:r w:rsidR="00A705C1" w:rsidRPr="00E1074A">
        <w:rPr>
          <w:rFonts w:eastAsia="Calibri"/>
          <w:b/>
          <w:bCs/>
          <w:szCs w:val="24"/>
          <w:lang w:eastAsia="en-US"/>
        </w:rPr>
        <w:t>-</w:t>
      </w:r>
      <w:r w:rsidR="003507F4">
        <w:rPr>
          <w:rFonts w:eastAsia="Calibri"/>
          <w:b/>
          <w:bCs/>
          <w:szCs w:val="24"/>
          <w:lang w:eastAsia="en-US"/>
        </w:rPr>
        <w:t>0629-1620</w:t>
      </w:r>
    </w:p>
    <w:p w14:paraId="37746BA0" w14:textId="6E1E6D4B" w:rsidR="00E1074A" w:rsidRPr="00E1074A" w:rsidRDefault="00E1074A" w:rsidP="00A705C1">
      <w:pPr>
        <w:tabs>
          <w:tab w:val="left" w:pos="-720"/>
          <w:tab w:val="left" w:pos="720"/>
          <w:tab w:val="left" w:pos="1440"/>
          <w:tab w:val="left" w:pos="2160"/>
          <w:tab w:val="left" w:pos="2520"/>
        </w:tabs>
        <w:spacing w:before="0" w:after="0"/>
        <w:jc w:val="both"/>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3507F4">
        <w:rPr>
          <w:b/>
        </w:rPr>
        <w:t>Developing sustainable finance for UK nature-based solutions (</w:t>
      </w:r>
      <w:proofErr w:type="spellStart"/>
      <w:r w:rsidR="003507F4">
        <w:rPr>
          <w:b/>
        </w:rPr>
        <w:t>NbS</w:t>
      </w:r>
      <w:proofErr w:type="spellEnd"/>
      <w:r w:rsidR="003507F4">
        <w:rPr>
          <w:b/>
        </w:rPr>
        <w: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3507F4"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2764D9"/>
    <w:rsid w:val="00323C83"/>
    <w:rsid w:val="003507F4"/>
    <w:rsid w:val="003B7C5C"/>
    <w:rsid w:val="003E216F"/>
    <w:rsid w:val="004038DD"/>
    <w:rsid w:val="00445887"/>
    <w:rsid w:val="004B5E2F"/>
    <w:rsid w:val="004F0CEC"/>
    <w:rsid w:val="0055499E"/>
    <w:rsid w:val="005A0CF7"/>
    <w:rsid w:val="007042E3"/>
    <w:rsid w:val="008E4E2B"/>
    <w:rsid w:val="0090375D"/>
    <w:rsid w:val="00940BED"/>
    <w:rsid w:val="00984FC6"/>
    <w:rsid w:val="00A3580C"/>
    <w:rsid w:val="00A4341C"/>
    <w:rsid w:val="00A705C1"/>
    <w:rsid w:val="00AD0D8F"/>
    <w:rsid w:val="00B07A3B"/>
    <w:rsid w:val="00D072D7"/>
    <w:rsid w:val="00D459DB"/>
    <w:rsid w:val="00DC2D79"/>
    <w:rsid w:val="00E00B0C"/>
    <w:rsid w:val="00E1074A"/>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47</TotalTime>
  <Pages>3</Pages>
  <Words>596</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4051</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7</cp:revision>
  <cp:lastPrinted>2010-03-31T15:15:00Z</cp:lastPrinted>
  <dcterms:created xsi:type="dcterms:W3CDTF">2021-11-11T19:09:00Z</dcterms:created>
  <dcterms:modified xsi:type="dcterms:W3CDTF">2021-12-13T08:53:00Z</dcterms:modified>
</cp:coreProperties>
</file>